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97D82" w14:textId="77777777" w:rsidR="000040A8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CLARE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0B10DEE3" w14:textId="693165C9" w:rsidR="000040A8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Worcester.</w:t>
      </w:r>
    </w:p>
    <w:p w14:paraId="21436B48" w14:textId="77777777" w:rsidR="000040A8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776134" w14:textId="77777777" w:rsidR="000040A8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8DCA3" w14:textId="77777777" w:rsidR="000040A8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22951D67" w14:textId="4D1F06E2" w:rsidR="000040A8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granted at the last Parliament, in the city and suburbs of </w:t>
      </w:r>
      <w:r>
        <w:rPr>
          <w:rFonts w:ascii="Times New Roman" w:hAnsi="Times New Roman" w:cs="Times New Roman"/>
          <w:sz w:val="24"/>
          <w:szCs w:val="24"/>
        </w:rPr>
        <w:t>Worcester.</w:t>
      </w:r>
    </w:p>
    <w:p w14:paraId="4D95B722" w14:textId="77777777" w:rsidR="000040A8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039F6E78" w14:textId="77777777" w:rsidR="000040A8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5DA047" w14:textId="77777777" w:rsidR="000040A8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DA7D7D" w14:textId="77777777" w:rsidR="000040A8" w:rsidRPr="00680D2B" w:rsidRDefault="000040A8" w:rsidP="00004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20710297" w14:textId="790CF900" w:rsidR="00BA00AB" w:rsidRPr="000040A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040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DC7A8" w14:textId="77777777" w:rsidR="000040A8" w:rsidRDefault="000040A8" w:rsidP="009139A6">
      <w:r>
        <w:separator/>
      </w:r>
    </w:p>
  </w:endnote>
  <w:endnote w:type="continuationSeparator" w:id="0">
    <w:p w14:paraId="39AD89D1" w14:textId="77777777" w:rsidR="000040A8" w:rsidRDefault="000040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892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E1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12B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D13BA" w14:textId="77777777" w:rsidR="000040A8" w:rsidRDefault="000040A8" w:rsidP="009139A6">
      <w:r>
        <w:separator/>
      </w:r>
    </w:p>
  </w:footnote>
  <w:footnote w:type="continuationSeparator" w:id="0">
    <w:p w14:paraId="63D256BD" w14:textId="77777777" w:rsidR="000040A8" w:rsidRDefault="000040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2F5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391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6C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0A8"/>
    <w:rsid w:val="000040A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8D5AF"/>
  <w15:chartTrackingRefBased/>
  <w15:docId w15:val="{F40F165C-7C28-4761-BD58-83247BA3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2021-05-11T06:39:00Z</dcterms:created>
  <dcterms:modified xsi:type="dcterms:W3CDTF">2021-05-11T06:40:00Z</dcterms:modified>
</cp:coreProperties>
</file>